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Rochdale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Rochdale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Rochdale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Rochdale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Rochdale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Rochdale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Rochdale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Rochdale is estimated to be </w:t>
      </w:r>
      <w:r w:rsidRPr="00773DF7">
        <w:rPr>
          <w:rFonts w:ascii="Libre Franklin Light" w:eastAsia="Times New Roman" w:hAnsi="Libre Franklin Light" w:cs="Calibri Light"/>
          <w:b/>
          <w:bCs/>
          <w:color w:val="C45911" w:themeColor="accent2" w:themeShade="BF"/>
        </w:rPr>
        <w:t xml:space="preserve">£4,427,286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Rochdale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Rochdale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ch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Rochdale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ch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Rochdale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ch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Rochdale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Rochdale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Rochdale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Rochdale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Rochdale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£4,427,286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Rochdale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£72,113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£1,491,342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£106,834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£30,047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£55,087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£2,671,863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£4,427,286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Rochdale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Rochdale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Rochdale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Rochdale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Rochdale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Rochdale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EE84EF-D059-4A86-8112-A9F0B349BBB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